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9A1D2" w14:textId="77777777" w:rsidR="00897825" w:rsidRDefault="00897825" w:rsidP="008978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MESSANGER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6F1E143" w14:textId="77777777" w:rsidR="00897825" w:rsidRDefault="00897825" w:rsidP="00897825">
      <w:pPr>
        <w:rPr>
          <w:rFonts w:ascii="Times New Roman" w:hAnsi="Times New Roman" w:cs="Times New Roman"/>
        </w:rPr>
      </w:pPr>
    </w:p>
    <w:p w14:paraId="585B975D" w14:textId="77777777" w:rsidR="00897825" w:rsidRDefault="00897825" w:rsidP="00897825">
      <w:pPr>
        <w:rPr>
          <w:rFonts w:ascii="Times New Roman" w:hAnsi="Times New Roman" w:cs="Times New Roman"/>
        </w:rPr>
      </w:pPr>
    </w:p>
    <w:p w14:paraId="4CCAA453" w14:textId="77777777" w:rsidR="00897825" w:rsidRDefault="00897825" w:rsidP="008978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Lucy(q.v.), formerly Lucy </w:t>
      </w:r>
      <w:proofErr w:type="spellStart"/>
      <w:r>
        <w:rPr>
          <w:rFonts w:ascii="Times New Roman" w:hAnsi="Times New Roman" w:cs="Times New Roman"/>
        </w:rPr>
        <w:t>Barne</w:t>
      </w:r>
      <w:proofErr w:type="spellEnd"/>
      <w:r>
        <w:rPr>
          <w:rFonts w:ascii="Times New Roman" w:hAnsi="Times New Roman" w:cs="Times New Roman"/>
        </w:rPr>
        <w:t xml:space="preserve"> of Linton, Kent.</w:t>
      </w:r>
    </w:p>
    <w:p w14:paraId="150EE051" w14:textId="77777777" w:rsidR="00897825" w:rsidRDefault="00897825" w:rsidP="008978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6C046EF" w14:textId="77777777" w:rsidR="00897825" w:rsidRDefault="00897825" w:rsidP="00897825">
      <w:pPr>
        <w:rPr>
          <w:rFonts w:ascii="Times New Roman" w:hAnsi="Times New Roman" w:cs="Times New Roman"/>
        </w:rPr>
      </w:pPr>
    </w:p>
    <w:p w14:paraId="496E31EA" w14:textId="77777777" w:rsidR="00897825" w:rsidRDefault="00897825" w:rsidP="00897825">
      <w:pPr>
        <w:rPr>
          <w:rFonts w:ascii="Times New Roman" w:hAnsi="Times New Roman" w:cs="Times New Roman"/>
        </w:rPr>
      </w:pPr>
    </w:p>
    <w:p w14:paraId="237DB7D9" w14:textId="77777777" w:rsidR="00897825" w:rsidRDefault="00897825" w:rsidP="008978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debt against Thomas </w:t>
      </w:r>
      <w:proofErr w:type="spellStart"/>
      <w:r>
        <w:rPr>
          <w:rFonts w:ascii="Times New Roman" w:hAnsi="Times New Roman" w:cs="Times New Roman"/>
        </w:rPr>
        <w:t>Rogere</w:t>
      </w:r>
      <w:proofErr w:type="spellEnd"/>
      <w:r>
        <w:rPr>
          <w:rFonts w:ascii="Times New Roman" w:hAnsi="Times New Roman" w:cs="Times New Roman"/>
        </w:rPr>
        <w:t xml:space="preserve"> of Linton(q.v.)   (ibid.)</w:t>
      </w:r>
    </w:p>
    <w:p w14:paraId="2902D181" w14:textId="77777777" w:rsidR="00897825" w:rsidRDefault="00897825" w:rsidP="00897825">
      <w:pPr>
        <w:rPr>
          <w:rFonts w:ascii="Times New Roman" w:hAnsi="Times New Roman" w:cs="Times New Roman"/>
        </w:rPr>
      </w:pPr>
    </w:p>
    <w:p w14:paraId="6C2C1B40" w14:textId="77777777" w:rsidR="00897825" w:rsidRDefault="00897825" w:rsidP="00897825">
      <w:pPr>
        <w:rPr>
          <w:rFonts w:ascii="Times New Roman" w:hAnsi="Times New Roman" w:cs="Times New Roman"/>
        </w:rPr>
      </w:pPr>
    </w:p>
    <w:p w14:paraId="731E5AD6" w14:textId="77777777" w:rsidR="00897825" w:rsidRDefault="00897825" w:rsidP="008978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May 2018</w:t>
      </w:r>
    </w:p>
    <w:p w14:paraId="72B44B43" w14:textId="77777777" w:rsidR="006B2F86" w:rsidRPr="00E71FC3" w:rsidRDefault="008978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79D60" w14:textId="77777777" w:rsidR="00897825" w:rsidRDefault="00897825" w:rsidP="00E71FC3">
      <w:r>
        <w:separator/>
      </w:r>
    </w:p>
  </w:endnote>
  <w:endnote w:type="continuationSeparator" w:id="0">
    <w:p w14:paraId="2EAEBCEF" w14:textId="77777777" w:rsidR="00897825" w:rsidRDefault="0089782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4A8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833D1" w14:textId="77777777" w:rsidR="00897825" w:rsidRDefault="00897825" w:rsidP="00E71FC3">
      <w:r>
        <w:separator/>
      </w:r>
    </w:p>
  </w:footnote>
  <w:footnote w:type="continuationSeparator" w:id="0">
    <w:p w14:paraId="2FC5D597" w14:textId="77777777" w:rsidR="00897825" w:rsidRDefault="0089782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825"/>
    <w:rsid w:val="001A7C09"/>
    <w:rsid w:val="00577BD5"/>
    <w:rsid w:val="00656CBA"/>
    <w:rsid w:val="006A1F77"/>
    <w:rsid w:val="00733BE7"/>
    <w:rsid w:val="0089782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5BDDC"/>
  <w15:chartTrackingRefBased/>
  <w15:docId w15:val="{8684CA03-207E-42EE-A4D2-627D7229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782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978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2018-06-23T11:37:00Z</dcterms:created>
  <dcterms:modified xsi:type="dcterms:W3CDTF">2018-06-23T11:37:00Z</dcterms:modified>
</cp:coreProperties>
</file>